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9A97712" wp14:editId="5CC25584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57A44B10" w:rsidR="003D38A3" w:rsidRPr="003D38A3" w:rsidRDefault="00803672" w:rsidP="003D38A3">
                            <w:pPr>
                              <w:pStyle w:val="CourseContainedHeader"/>
                            </w:pPr>
                            <w:r>
                              <w:t>Tolerance Troubleshooting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480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57A44B10" w:rsidR="003D38A3" w:rsidRPr="003D38A3" w:rsidRDefault="00803672" w:rsidP="003D38A3">
                      <w:pPr>
                        <w:pStyle w:val="CourseContainedHeader"/>
                      </w:pPr>
                      <w:r>
                        <w:t>Tolerance Troubleshooting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0239056E" wp14:editId="7B649558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36CE0E9C" w:rsidR="003D38A3" w:rsidRPr="003D38A3" w:rsidRDefault="00CF0116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3E6E7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</w:t>
                            </w:r>
                            <w:r w:rsidR="00375E9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="00803672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459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36CE0E9C" w:rsidR="003D38A3" w:rsidRPr="003D38A3" w:rsidRDefault="00CF0116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3E6E7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</w:t>
                      </w:r>
                      <w:r w:rsidR="00375E9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="00803672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8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736" w:type="dxa"/>
        <w:tblLook w:val="04A0" w:firstRow="1" w:lastRow="0" w:firstColumn="1" w:lastColumn="0" w:noHBand="0" w:noVBand="1"/>
      </w:tblPr>
      <w:tblGrid>
        <w:gridCol w:w="1947"/>
        <w:gridCol w:w="1947"/>
        <w:gridCol w:w="1947"/>
        <w:gridCol w:w="1947"/>
        <w:gridCol w:w="1948"/>
      </w:tblGrid>
      <w:tr w:rsidR="00D92F70" w:rsidRPr="000A0E77" w14:paraId="2B75A497" w14:textId="74A59B69" w:rsidTr="00D92F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D92F70" w:rsidRPr="000A0E77" w:rsidRDefault="00D92F70" w:rsidP="00301451">
            <w:pPr>
              <w:pStyle w:val="TableHeadings"/>
            </w:pPr>
            <w:r>
              <w:t>Student Name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D92F70" w:rsidRPr="000A0E77" w:rsidRDefault="00D92F7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DB049F0" w14:textId="1B262747" w:rsidR="00D92F70" w:rsidRDefault="00D92F7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Station #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6DB830F5" w14:textId="5946252F" w:rsidR="00D92F70" w:rsidRDefault="00207E01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Project</w:t>
            </w: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104809A0" w14:textId="7202BA76" w:rsidR="00D92F70" w:rsidRDefault="00D92F7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Group</w:t>
            </w:r>
          </w:p>
        </w:tc>
      </w:tr>
      <w:tr w:rsidR="00D92F70" w:rsidRPr="000A0E77" w14:paraId="2A2C2CEE" w14:textId="2AF2C7AD" w:rsidTr="00D92F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4C0E61B4" w:rsidR="00D92F70" w:rsidRPr="000A0E77" w:rsidRDefault="00D92F70" w:rsidP="00C30650">
            <w:pPr>
              <w:pStyle w:val="TableRows"/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6DEB9D2B" w:rsidR="00D92F70" w:rsidRPr="000A0E77" w:rsidRDefault="00D92F7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CF10CA2" w14:textId="77777777" w:rsidR="00D92F70" w:rsidRPr="000A0E77" w:rsidRDefault="00D92F7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FC76388" w14:textId="165A7E07" w:rsidR="00D92F70" w:rsidRPr="000A0E77" w:rsidRDefault="00F26D66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Mallet</w:t>
            </w:r>
            <w:r w:rsidR="00207E01">
              <w:t xml:space="preserve"> Assembly</w:t>
            </w:r>
          </w:p>
        </w:tc>
        <w:tc>
          <w:tcPr>
            <w:tcW w:w="1948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EE307DF" w14:textId="23B3476A" w:rsidR="00D92F70" w:rsidRPr="000A0E77" w:rsidRDefault="00D92F7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3AF52880" w14:textId="77777777" w:rsidR="00493844" w:rsidRDefault="00493844" w:rsidP="00A3115D"/>
    <w:p w14:paraId="7D4FBC92" w14:textId="01B93F6F" w:rsidR="00B26449" w:rsidRDefault="00380611" w:rsidP="00B26449">
      <w:pPr>
        <w:pStyle w:val="Heading4"/>
      </w:pPr>
      <w:r>
        <w:t xml:space="preserve">Shaft </w:t>
      </w:r>
      <w:r w:rsidR="00F42B3C">
        <w:t>T</w:t>
      </w:r>
      <w:r w:rsidR="007D4839">
        <w:t xml:space="preserve">olerance </w:t>
      </w:r>
      <w:r w:rsidR="00A20B63">
        <w:t>T</w:t>
      </w:r>
      <w:r w:rsidR="007D4839">
        <w:t>roubleshooting</w:t>
      </w:r>
    </w:p>
    <w:p w14:paraId="22AA55FD" w14:textId="063E2BA2" w:rsidR="00911F74" w:rsidRDefault="00911F74" w:rsidP="00911F74">
      <w:pPr>
        <w:rPr>
          <w:lang w:eastAsia="en-AU"/>
        </w:rPr>
      </w:pPr>
      <w:r>
        <w:rPr>
          <w:lang w:eastAsia="en-AU"/>
        </w:rPr>
        <w:t>(</w:t>
      </w:r>
      <w:r w:rsidR="00DD1F43" w:rsidRPr="00DD1F43">
        <w:rPr>
          <w:lang w:eastAsia="en-AU"/>
        </w:rPr>
        <w:t>Students measure the components they have fabricated and record the results below.</w:t>
      </w:r>
      <w:r w:rsidR="005D5624">
        <w:rPr>
          <w:lang w:eastAsia="en-AU"/>
        </w:rPr>
        <w:t>)</w:t>
      </w:r>
    </w:p>
    <w:p w14:paraId="13423150" w14:textId="38D381C1" w:rsidR="00952211" w:rsidRDefault="00952211" w:rsidP="00911F74">
      <w:pPr>
        <w:rPr>
          <w:lang w:eastAsia="en-AU"/>
        </w:rPr>
      </w:pPr>
    </w:p>
    <w:p w14:paraId="2C4A472E" w14:textId="194E8B81" w:rsidR="00952211" w:rsidRDefault="007E2325" w:rsidP="00911F74">
      <w:pPr>
        <w:rPr>
          <w:lang w:eastAsia="en-AU"/>
        </w:rPr>
      </w:pP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02A9F327" wp14:editId="4C52A830">
                <wp:simplePos x="0" y="0"/>
                <wp:positionH relativeFrom="margin">
                  <wp:posOffset>1327150</wp:posOffset>
                </wp:positionH>
                <wp:positionV relativeFrom="paragraph">
                  <wp:posOffset>595630</wp:posOffset>
                </wp:positionV>
                <wp:extent cx="4483735" cy="2126210"/>
                <wp:effectExtent l="0" t="0" r="12065" b="26670"/>
                <wp:wrapNone/>
                <wp:docPr id="794881086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83735" cy="2126210"/>
                          <a:chOff x="-996950" y="-12700"/>
                          <a:chExt cx="4483735" cy="2126210"/>
                        </a:xfrm>
                      </wpg:grpSpPr>
                      <wps:wsp>
                        <wps:cNvPr id="1513558479" name="Rectangle 3"/>
                        <wps:cNvSpPr/>
                        <wps:spPr>
                          <a:xfrm>
                            <a:off x="334105" y="-6350"/>
                            <a:ext cx="166977" cy="28624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8827056" name="Rectangle 3"/>
                        <wps:cNvSpPr/>
                        <wps:spPr>
                          <a:xfrm>
                            <a:off x="580249" y="-12700"/>
                            <a:ext cx="166977" cy="28624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6695388" name="Rectangle 3"/>
                        <wps:cNvSpPr/>
                        <wps:spPr>
                          <a:xfrm rot="5400000">
                            <a:off x="449783" y="1361570"/>
                            <a:ext cx="166977" cy="28624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6924386" name="Rectangle 3"/>
                        <wps:cNvSpPr/>
                        <wps:spPr>
                          <a:xfrm rot="5400000">
                            <a:off x="-937315" y="1886898"/>
                            <a:ext cx="166977" cy="28624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0993282" name="Rectangle 3"/>
                        <wps:cNvSpPr/>
                        <wps:spPr>
                          <a:xfrm rot="5400000">
                            <a:off x="-870516" y="1654063"/>
                            <a:ext cx="108260" cy="23697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9515590" name="Rectangle 3"/>
                        <wps:cNvSpPr/>
                        <wps:spPr>
                          <a:xfrm rot="5400000">
                            <a:off x="3254577" y="1698207"/>
                            <a:ext cx="178170" cy="28624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8322338" name="Rectangle 3"/>
                        <wps:cNvSpPr/>
                        <wps:spPr>
                          <a:xfrm rot="5400000">
                            <a:off x="-868843" y="1764225"/>
                            <a:ext cx="108260" cy="236928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3317E6" id="Group 5" o:spid="_x0000_s1026" style="position:absolute;margin-left:104.5pt;margin-top:46.9pt;width:353.05pt;height:167.4pt;z-index:251708416;mso-position-horizontal-relative:margin;mso-width-relative:margin;mso-height-relative:margin" coordorigin="-9969,-127" coordsize="44837,212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">
                <v:rect id="Rectangle 3" o:spid="_x0000_s1027" style="position:absolute;left:3341;top:-63;width:1669;height:28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" fillcolor="white [3201]" strokecolor="#030083 [3200]" strokeweight="1pt"/>
                <v:rect id="Rectangle 3" o:spid="_x0000_s1028" style="position:absolute;left:5802;top:-127;width:1670;height:28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" fillcolor="white [3201]" strokecolor="#030083 [3200]" strokeweight="1pt"/>
                <v:rect id="Rectangle 3" o:spid="_x0000_s1029" style="position:absolute;left:4497;top:13616;width:1669;height:2862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" fillcolor="white [3201]" strokecolor="#030083 [3200]" strokeweight="1pt"/>
                <v:rect id="Rectangle 3" o:spid="_x0000_s1030" style="position:absolute;left:-9373;top:18869;width:1670;height:2862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" fillcolor="white [3201]" strokecolor="#030083 [3200]" strokeweight="1pt"/>
                <v:rect id="Rectangle 3" o:spid="_x0000_s1031" style="position:absolute;left:-8704;top:16540;width:1082;height:236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" fillcolor="white [3201]" strokecolor="#030083 [3200]" strokeweight="1pt"/>
                <v:rect id="Rectangle 3" o:spid="_x0000_s1032" style="position:absolute;left:32545;top:16982;width:1782;height:2862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" fillcolor="white [3201]" strokecolor="#030083 [3200]" strokeweight="1pt"/>
                <v:rect id="Rectangle 3" o:spid="_x0000_s1033" style="position:absolute;left:-8688;top:17642;width:1083;height:236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" fillcolor="white [3201]" strokecolor="#030083 [3200]" strokeweight="1pt"/>
                <w10:wrap anchorx="margin"/>
              </v:group>
            </w:pict>
          </mc:Fallback>
        </mc:AlternateContent>
      </w:r>
      <w:r>
        <w:rPr>
          <w:noProof/>
          <w:lang w:eastAsia="en-AU"/>
        </w:rPr>
        <w:drawing>
          <wp:inline distT="0" distB="0" distL="0" distR="0" wp14:anchorId="2DDC7A54" wp14:editId="754A8D68">
            <wp:extent cx="6188400" cy="4301383"/>
            <wp:effectExtent l="0" t="0" r="3175" b="4445"/>
            <wp:docPr id="937358430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400" cy="4301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42FC7" w14:textId="77777777" w:rsidR="00303D52" w:rsidRDefault="00303D52" w:rsidP="00911F74">
      <w:pPr>
        <w:rPr>
          <w:lang w:eastAsia="en-AU"/>
        </w:rPr>
      </w:pPr>
    </w:p>
    <w:p w14:paraId="5B470DAB" w14:textId="77777777" w:rsidR="007F69BC" w:rsidRDefault="007F69BC" w:rsidP="007F69BC">
      <w:pPr>
        <w:pStyle w:val="Heading4"/>
      </w:pPr>
      <w:r>
        <w:t xml:space="preserve">Reflection </w:t>
      </w:r>
    </w:p>
    <w:p w14:paraId="4FE436DB" w14:textId="6DC689D0" w:rsidR="007F69BC" w:rsidRDefault="007F69BC" w:rsidP="007F69BC">
      <w:pPr>
        <w:rPr>
          <w:lang w:eastAsia="en-AU"/>
        </w:rPr>
      </w:pPr>
      <w:r>
        <w:rPr>
          <w:lang w:eastAsia="en-AU"/>
        </w:rPr>
        <w:t xml:space="preserve">Which processes were completed by you? What went well </w:t>
      </w:r>
      <w:r w:rsidR="00A86AC7">
        <w:rPr>
          <w:lang w:eastAsia="en-AU"/>
        </w:rPr>
        <w:t>for this component</w:t>
      </w:r>
      <w:r>
        <w:rPr>
          <w:lang w:eastAsia="en-AU"/>
        </w:rPr>
        <w:t>? What would you improve if repeating this build?</w:t>
      </w:r>
    </w:p>
    <w:p w14:paraId="1749541C" w14:textId="77777777" w:rsidR="00A86AC7" w:rsidRDefault="00A86AC7" w:rsidP="00A86AC7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eastAsia="en-AU"/>
        </w:rPr>
        <w:lastRenderedPageBreak/>
        <w:t>______________________________________________________________________________________________________________________________________________________________________________</w:t>
      </w:r>
    </w:p>
    <w:p w14:paraId="759AB3C1" w14:textId="4677D4E5" w:rsidR="001D5CEF" w:rsidRDefault="001D5CEF">
      <w:pPr>
        <w:spacing w:before="0" w:after="0"/>
        <w:rPr>
          <w:lang w:eastAsia="en-AU"/>
        </w:rPr>
      </w:pPr>
      <w:r>
        <w:rPr>
          <w:lang w:eastAsia="en-AU"/>
        </w:rPr>
        <w:br w:type="page"/>
      </w:r>
    </w:p>
    <w:p w14:paraId="0D50FAEB" w14:textId="77777777" w:rsidR="00952211" w:rsidRDefault="00952211" w:rsidP="00911F74">
      <w:pPr>
        <w:rPr>
          <w:lang w:eastAsia="en-AU"/>
        </w:rPr>
      </w:pPr>
    </w:p>
    <w:p w14:paraId="20E6872E" w14:textId="3ECCD54C" w:rsidR="009951A4" w:rsidRDefault="00A20B63" w:rsidP="009951A4">
      <w:pPr>
        <w:pStyle w:val="Heading4"/>
      </w:pPr>
      <w:r>
        <w:t>Head Tolerance Troubleshooting</w:t>
      </w:r>
    </w:p>
    <w:p w14:paraId="7D8C7B6C" w14:textId="466CBCE8" w:rsidR="00764748" w:rsidRDefault="00764748" w:rsidP="00764748">
      <w:pPr>
        <w:rPr>
          <w:lang w:eastAsia="en-AU"/>
        </w:rPr>
      </w:pPr>
      <w:r>
        <w:rPr>
          <w:lang w:eastAsia="en-AU"/>
        </w:rPr>
        <w:t>(</w:t>
      </w:r>
      <w:r w:rsidR="00DD1F43" w:rsidRPr="00DD1F43">
        <w:rPr>
          <w:lang w:eastAsia="en-AU"/>
        </w:rPr>
        <w:t>Students measure the components they have fabricated and record the results below</w:t>
      </w:r>
      <w:r>
        <w:rPr>
          <w:lang w:eastAsia="en-AU"/>
        </w:rPr>
        <w:t>)</w:t>
      </w:r>
    </w:p>
    <w:p w14:paraId="60FAF2AD" w14:textId="77777777" w:rsidR="008D5497" w:rsidRDefault="008D5497" w:rsidP="008D5497">
      <w:pPr>
        <w:rPr>
          <w:lang w:eastAsia="en-AU"/>
        </w:rPr>
      </w:pPr>
    </w:p>
    <w:p w14:paraId="31FCB9FB" w14:textId="13415931" w:rsidR="008D5497" w:rsidRPr="008D5497" w:rsidRDefault="001D5CEF" w:rsidP="008D5497">
      <w:pPr>
        <w:rPr>
          <w:lang w:eastAsia="en-AU"/>
        </w:rPr>
      </w:pP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4D076658" wp14:editId="26578F3B">
                <wp:simplePos x="0" y="0"/>
                <wp:positionH relativeFrom="column">
                  <wp:posOffset>1929047</wp:posOffset>
                </wp:positionH>
                <wp:positionV relativeFrom="paragraph">
                  <wp:posOffset>432227</wp:posOffset>
                </wp:positionV>
                <wp:extent cx="2625282" cy="2279513"/>
                <wp:effectExtent l="0" t="0" r="22860" b="26035"/>
                <wp:wrapNone/>
                <wp:docPr id="449913921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5282" cy="2279513"/>
                          <a:chOff x="0" y="0"/>
                          <a:chExt cx="2625282" cy="2279513"/>
                        </a:xfrm>
                      </wpg:grpSpPr>
                      <wps:wsp>
                        <wps:cNvPr id="1587060735" name="Rectangle 3"/>
                        <wps:cNvSpPr/>
                        <wps:spPr>
                          <a:xfrm>
                            <a:off x="1291109" y="1429240"/>
                            <a:ext cx="123986" cy="25196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1951126" name="Rectangle 3"/>
                        <wps:cNvSpPr/>
                        <wps:spPr>
                          <a:xfrm>
                            <a:off x="1223375" y="345507"/>
                            <a:ext cx="130192" cy="22396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2609508" name="Rectangle 3"/>
                        <wps:cNvSpPr/>
                        <wps:spPr>
                          <a:xfrm rot="5400000">
                            <a:off x="897267" y="-59623"/>
                            <a:ext cx="166970" cy="28621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9498008" name="Rectangle 3"/>
                        <wps:cNvSpPr/>
                        <wps:spPr>
                          <a:xfrm rot="5400000">
                            <a:off x="2398689" y="1385355"/>
                            <a:ext cx="166970" cy="28621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4111762" name="Rectangle 3"/>
                        <wps:cNvSpPr/>
                        <wps:spPr>
                          <a:xfrm rot="5400000">
                            <a:off x="648911" y="1396644"/>
                            <a:ext cx="166970" cy="28621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2053233" name="Rectangle 3"/>
                        <wps:cNvSpPr/>
                        <wps:spPr>
                          <a:xfrm>
                            <a:off x="1787820" y="2027551"/>
                            <a:ext cx="123986" cy="25196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1451126" name="Rectangle 3"/>
                        <wps:cNvSpPr/>
                        <wps:spPr>
                          <a:xfrm rot="5400000">
                            <a:off x="63795" y="992148"/>
                            <a:ext cx="114625" cy="24221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B651BF" id="Group 6" o:spid="_x0000_s1026" style="position:absolute;margin-left:151.9pt;margin-top:34.05pt;width:206.7pt;height:179.5pt;z-index:251688960" coordsize="26252,22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">
                <v:rect id="Rectangle 3" o:spid="_x0000_s1027" style="position:absolute;left:12911;top:14292;width:1239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" fillcolor="white [3201]" strokecolor="#030083 [3200]" strokeweight="1pt"/>
                <v:rect id="Rectangle 3" o:spid="_x0000_s1028" style="position:absolute;left:12233;top:3455;width:1302;height:2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" fillcolor="white [3201]" strokecolor="#030083 [3200]" strokeweight="1pt"/>
                <v:rect id="Rectangle 3" o:spid="_x0000_s1029" style="position:absolute;left:8972;top:-596;width:1669;height:2862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" fillcolor="white [3201]" strokecolor="#030083 [3200]" strokeweight="1pt"/>
                <v:rect id="Rectangle 3" o:spid="_x0000_s1030" style="position:absolute;left:23986;top:13853;width:1670;height:2862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" fillcolor="white [3201]" strokecolor="#030083 [3200]" strokeweight="1pt"/>
                <v:rect id="Rectangle 3" o:spid="_x0000_s1031" style="position:absolute;left:6489;top:13965;width:1670;height:2863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" fillcolor="white [3201]" strokecolor="#030083 [3200]" strokeweight="1pt"/>
                <v:rect id="Rectangle 3" o:spid="_x0000_s1032" style="position:absolute;left:17878;top:20275;width:124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" fillcolor="white [3201]" strokecolor="#030083 [3200]" strokeweight="1pt"/>
                <v:rect id="Rectangle 3" o:spid="_x0000_s1033" style="position:absolute;left:638;top:9921;width:1146;height:2422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" fillcolor="white [3201]" strokecolor="#030083 [3200]" strokeweight="1pt"/>
              </v:group>
            </w:pict>
          </mc:Fallback>
        </mc:AlternateContent>
      </w:r>
      <w:r w:rsidR="00CD2094" w:rsidRPr="00CD2094">
        <w:rPr>
          <w:noProof/>
          <w:lang w:eastAsia="en-AU"/>
        </w:rPr>
        <w:drawing>
          <wp:inline distT="0" distB="0" distL="0" distR="0" wp14:anchorId="6F5AEF62" wp14:editId="62673C0C">
            <wp:extent cx="6188710" cy="3350895"/>
            <wp:effectExtent l="0" t="0" r="2540" b="1905"/>
            <wp:docPr id="58835278" name="Picture 1" descr="A diagram of a box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35278" name="Picture 1" descr="A diagram of a box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3350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72A1D1" w14:textId="3E053F66" w:rsidR="009951A4" w:rsidRDefault="009951A4" w:rsidP="009951A4">
      <w:pPr>
        <w:rPr>
          <w:lang w:eastAsia="en-AU"/>
        </w:rPr>
      </w:pPr>
    </w:p>
    <w:p w14:paraId="3A6531C6" w14:textId="77777777" w:rsidR="00994520" w:rsidRDefault="00994520" w:rsidP="00994520">
      <w:pPr>
        <w:pStyle w:val="Heading4"/>
      </w:pPr>
      <w:r>
        <w:t xml:space="preserve">Reflection </w:t>
      </w:r>
    </w:p>
    <w:p w14:paraId="57333E51" w14:textId="77777777" w:rsidR="00994520" w:rsidRDefault="00994520" w:rsidP="00994520">
      <w:pPr>
        <w:rPr>
          <w:lang w:eastAsia="en-AU"/>
        </w:rPr>
      </w:pPr>
      <w:r>
        <w:rPr>
          <w:lang w:eastAsia="en-AU"/>
        </w:rPr>
        <w:t>Which processes were completed by you? What went well for this component? What would you improve if repeating this build?</w:t>
      </w:r>
    </w:p>
    <w:p w14:paraId="63EA7B8C" w14:textId="77777777" w:rsidR="00994520" w:rsidRDefault="00994520" w:rsidP="00994520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C521B7E" w14:textId="77777777" w:rsidR="001D5CEF" w:rsidRDefault="001D5CEF" w:rsidP="009951A4">
      <w:pPr>
        <w:rPr>
          <w:lang w:eastAsia="en-AU"/>
        </w:rPr>
      </w:pPr>
    </w:p>
    <w:p w14:paraId="1708F3D1" w14:textId="77777777" w:rsidR="001D5CEF" w:rsidRDefault="001D5CEF" w:rsidP="009951A4">
      <w:pPr>
        <w:rPr>
          <w:lang w:eastAsia="en-AU"/>
        </w:rPr>
      </w:pPr>
    </w:p>
    <w:p w14:paraId="0034C961" w14:textId="77777777" w:rsidR="001D5CEF" w:rsidRDefault="001D5CEF" w:rsidP="009951A4">
      <w:pPr>
        <w:rPr>
          <w:lang w:eastAsia="en-AU"/>
        </w:rPr>
      </w:pPr>
    </w:p>
    <w:p w14:paraId="18E86E5A" w14:textId="77777777" w:rsidR="001D5CEF" w:rsidRDefault="001D5CEF" w:rsidP="009951A4">
      <w:pPr>
        <w:rPr>
          <w:lang w:eastAsia="en-AU"/>
        </w:rPr>
      </w:pPr>
    </w:p>
    <w:p w14:paraId="149ADD71" w14:textId="77777777" w:rsidR="001D5CEF" w:rsidRDefault="001D5CEF" w:rsidP="009951A4">
      <w:pPr>
        <w:rPr>
          <w:lang w:eastAsia="en-AU"/>
        </w:rPr>
      </w:pPr>
    </w:p>
    <w:p w14:paraId="4048806F" w14:textId="77777777" w:rsidR="001D5CEF" w:rsidRDefault="001D5CEF" w:rsidP="009951A4">
      <w:pPr>
        <w:rPr>
          <w:lang w:eastAsia="en-AU"/>
        </w:rPr>
      </w:pPr>
    </w:p>
    <w:p w14:paraId="56F7DDDF" w14:textId="77777777" w:rsidR="001D5CEF" w:rsidRDefault="001D5CEF" w:rsidP="009951A4">
      <w:pPr>
        <w:rPr>
          <w:lang w:eastAsia="en-AU"/>
        </w:rPr>
      </w:pPr>
    </w:p>
    <w:p w14:paraId="0626CFD9" w14:textId="77777777" w:rsidR="001D5CEF" w:rsidRDefault="001D5CEF" w:rsidP="009951A4">
      <w:pPr>
        <w:rPr>
          <w:lang w:eastAsia="en-AU"/>
        </w:rPr>
      </w:pPr>
    </w:p>
    <w:p w14:paraId="1F776C79" w14:textId="77777777" w:rsidR="001D5CEF" w:rsidRDefault="001D5CEF" w:rsidP="009951A4">
      <w:pPr>
        <w:rPr>
          <w:lang w:eastAsia="en-AU"/>
        </w:rPr>
      </w:pPr>
    </w:p>
    <w:p w14:paraId="0E9B0E76" w14:textId="621AA006" w:rsidR="003B6AC0" w:rsidRDefault="00DD1F43" w:rsidP="00DD1F43">
      <w:pPr>
        <w:pStyle w:val="Heading4"/>
      </w:pPr>
      <w:r>
        <w:lastRenderedPageBreak/>
        <w:t>Assembly</w:t>
      </w:r>
      <w:r w:rsidR="001D5CEF">
        <w:t xml:space="preserve"> Tolerance Troubleshooting</w:t>
      </w:r>
    </w:p>
    <w:p w14:paraId="281600E0" w14:textId="48CBE017" w:rsidR="001D5CEF" w:rsidRDefault="001D5CEF" w:rsidP="001D5CEF">
      <w:pPr>
        <w:rPr>
          <w:lang w:eastAsia="en-AU"/>
        </w:rPr>
      </w:pPr>
      <w:r>
        <w:rPr>
          <w:lang w:eastAsia="en-AU"/>
        </w:rPr>
        <w:t>(</w:t>
      </w:r>
      <w:r w:rsidRPr="00DD1F43">
        <w:rPr>
          <w:lang w:eastAsia="en-AU"/>
        </w:rPr>
        <w:t>Students measure the components they have fabricated and record the results below</w:t>
      </w:r>
      <w:r>
        <w:rPr>
          <w:lang w:eastAsia="en-AU"/>
        </w:rPr>
        <w:t>)</w:t>
      </w:r>
    </w:p>
    <w:p w14:paraId="42012100" w14:textId="2C8609F9" w:rsidR="00DD1F43" w:rsidRDefault="00DD1F43" w:rsidP="00B26449"/>
    <w:p w14:paraId="3878FF3D" w14:textId="3105EF1B" w:rsidR="00E50777" w:rsidRDefault="00D42CC2" w:rsidP="00B26449">
      <w:r>
        <w:rPr>
          <w:noProof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4BB2B427" wp14:editId="22E3A27F">
                <wp:simplePos x="0" y="0"/>
                <wp:positionH relativeFrom="column">
                  <wp:posOffset>749300</wp:posOffset>
                </wp:positionH>
                <wp:positionV relativeFrom="paragraph">
                  <wp:posOffset>4445</wp:posOffset>
                </wp:positionV>
                <wp:extent cx="3417571" cy="2294891"/>
                <wp:effectExtent l="0" t="0" r="11430" b="10160"/>
                <wp:wrapNone/>
                <wp:docPr id="1005089696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17571" cy="2294891"/>
                          <a:chOff x="-50800" y="0"/>
                          <a:chExt cx="3417571" cy="2294891"/>
                        </a:xfrm>
                      </wpg:grpSpPr>
                      <wps:wsp>
                        <wps:cNvPr id="527755187" name="Rectangle 3"/>
                        <wps:cNvSpPr/>
                        <wps:spPr>
                          <a:xfrm rot="5400000">
                            <a:off x="2788920" y="-59623"/>
                            <a:ext cx="166970" cy="28621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481834" name="Rectangle 3"/>
                        <wps:cNvSpPr/>
                        <wps:spPr>
                          <a:xfrm>
                            <a:off x="-50800" y="1771645"/>
                            <a:ext cx="298450" cy="511058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2971543" name="Rectangle 3"/>
                        <wps:cNvSpPr/>
                        <wps:spPr>
                          <a:xfrm>
                            <a:off x="1181100" y="1720851"/>
                            <a:ext cx="234950" cy="5740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163628" name="Rectangle 3"/>
                        <wps:cNvSpPr/>
                        <wps:spPr>
                          <a:xfrm>
                            <a:off x="3111501" y="586805"/>
                            <a:ext cx="255270" cy="28621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F66A7D" id="Group 23" o:spid="_x0000_s1026" style="position:absolute;margin-left:59pt;margin-top:.35pt;width:269.1pt;height:180.7pt;z-index:251710464;mso-width-relative:margin;mso-height-relative:margin" coordorigin="-508" coordsize="34175,22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">
                <v:rect id="Rectangle 3" o:spid="_x0000_s1027" style="position:absolute;left:27889;top:-597;width:1669;height:2863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" fillcolor="white [3201]" strokecolor="#030083 [3200]" strokeweight="1pt"/>
                <v:rect id="Rectangle 3" o:spid="_x0000_s1028" style="position:absolute;left:-508;top:17716;width:2984;height:5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" fillcolor="white [3201]" strokecolor="#030083 [3200]" strokeweight="1pt"/>
                <v:rect id="Rectangle 3" o:spid="_x0000_s1029" style="position:absolute;left:11811;top:17208;width:2349;height:57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" fillcolor="white [3201]" strokecolor="#030083 [3200]" strokeweight="1pt"/>
                <v:rect id="Rectangle 3" o:spid="_x0000_s1030" style="position:absolute;left:31115;top:5868;width:2552;height:28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" fillcolor="white [3201]" strokecolor="#030083 [3200]" strokeweight="1pt"/>
              </v:group>
            </w:pict>
          </mc:Fallback>
        </mc:AlternateContent>
      </w:r>
      <w:r w:rsidR="00E50777">
        <w:rPr>
          <w:noProof/>
        </w:rPr>
        <w:drawing>
          <wp:inline distT="0" distB="0" distL="0" distR="0" wp14:anchorId="1E6B147F" wp14:editId="54879C13">
            <wp:extent cx="6188400" cy="3918099"/>
            <wp:effectExtent l="0" t="0" r="3175" b="6350"/>
            <wp:docPr id="105696115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1" t="15214" r="28234" b="215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400" cy="3918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D66349" w14:textId="55AB99CA" w:rsidR="000539F2" w:rsidRDefault="000539F2" w:rsidP="00B26449"/>
    <w:p w14:paraId="0D8ACA93" w14:textId="3DE1FBB0" w:rsidR="00DC03ED" w:rsidRDefault="00DC03ED" w:rsidP="00DC03ED">
      <w:pPr>
        <w:pStyle w:val="Heading4"/>
      </w:pPr>
      <w:r>
        <w:t xml:space="preserve">Reflection </w:t>
      </w:r>
    </w:p>
    <w:p w14:paraId="208A1A7C" w14:textId="6D7CF395" w:rsidR="00DC03ED" w:rsidRDefault="00CF7C13" w:rsidP="00DC03ED">
      <w:pPr>
        <w:rPr>
          <w:lang w:eastAsia="en-AU"/>
        </w:rPr>
      </w:pPr>
      <w:r>
        <w:rPr>
          <w:lang w:eastAsia="en-AU"/>
        </w:rPr>
        <w:t>Which proces</w:t>
      </w:r>
      <w:r w:rsidR="00BB2D29">
        <w:rPr>
          <w:lang w:eastAsia="en-AU"/>
        </w:rPr>
        <w:t>ses</w:t>
      </w:r>
      <w:r>
        <w:rPr>
          <w:lang w:eastAsia="en-AU"/>
        </w:rPr>
        <w:t xml:space="preserve"> w</w:t>
      </w:r>
      <w:r w:rsidR="00BB2D29">
        <w:rPr>
          <w:lang w:eastAsia="en-AU"/>
        </w:rPr>
        <w:t>ere</w:t>
      </w:r>
      <w:r>
        <w:rPr>
          <w:lang w:eastAsia="en-AU"/>
        </w:rPr>
        <w:t xml:space="preserve"> completed by you? </w:t>
      </w:r>
      <w:r w:rsidR="00DC03ED">
        <w:rPr>
          <w:lang w:eastAsia="en-AU"/>
        </w:rPr>
        <w:t xml:space="preserve">What went well during </w:t>
      </w:r>
      <w:r w:rsidR="001204C9">
        <w:rPr>
          <w:lang w:eastAsia="en-AU"/>
        </w:rPr>
        <w:t>final assembly</w:t>
      </w:r>
      <w:r w:rsidR="00DC03ED">
        <w:rPr>
          <w:lang w:eastAsia="en-AU"/>
        </w:rPr>
        <w:t xml:space="preserve">? What would you improve </w:t>
      </w:r>
      <w:r w:rsidR="001204C9">
        <w:rPr>
          <w:lang w:eastAsia="en-AU"/>
        </w:rPr>
        <w:t>if repeating this build</w:t>
      </w:r>
      <w:r w:rsidR="00DC03ED">
        <w:rPr>
          <w:lang w:eastAsia="en-AU"/>
        </w:rPr>
        <w:t>?</w:t>
      </w:r>
    </w:p>
    <w:p w14:paraId="6D26B98C" w14:textId="77777777" w:rsidR="00DC03ED" w:rsidRDefault="00DC03ED" w:rsidP="00DC03ED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bookmarkEnd w:id="1"/>
      <w:bookmarkEnd w:id="2"/>
      <w:bookmarkEnd w:id="3"/>
    </w:p>
    <w:sectPr w:rsidR="00DC03ED" w:rsidSect="00391C7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E8F2D" w14:textId="77777777" w:rsidR="00CD0102" w:rsidRDefault="00CD0102" w:rsidP="009125CB">
      <w:r>
        <w:separator/>
      </w:r>
    </w:p>
    <w:p w14:paraId="03977529" w14:textId="77777777" w:rsidR="00CD0102" w:rsidRDefault="00CD0102" w:rsidP="009125CB"/>
    <w:p w14:paraId="64766822" w14:textId="77777777" w:rsidR="00CD0102" w:rsidRDefault="00CD0102" w:rsidP="009125CB"/>
    <w:p w14:paraId="2D85C0B4" w14:textId="77777777" w:rsidR="00CD0102" w:rsidRDefault="00CD0102" w:rsidP="009125CB"/>
  </w:endnote>
  <w:endnote w:type="continuationSeparator" w:id="0">
    <w:p w14:paraId="19FD05A6" w14:textId="77777777" w:rsidR="00CD0102" w:rsidRDefault="00CD0102" w:rsidP="009125CB">
      <w:r>
        <w:continuationSeparator/>
      </w:r>
    </w:p>
    <w:p w14:paraId="1ACE7677" w14:textId="77777777" w:rsidR="00CD0102" w:rsidRDefault="00CD0102" w:rsidP="009125CB"/>
    <w:p w14:paraId="7DA37FCE" w14:textId="77777777" w:rsidR="00CD0102" w:rsidRDefault="00CD0102" w:rsidP="009125CB"/>
    <w:p w14:paraId="046AF41B" w14:textId="77777777" w:rsidR="00CD0102" w:rsidRDefault="00CD0102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7464EE74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CF0116">
            <w:rPr>
              <w:noProof/>
            </w:rPr>
            <w:t>26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20F93" w14:textId="77777777" w:rsidR="00CD0102" w:rsidRDefault="00CD0102" w:rsidP="009125CB">
      <w:r>
        <w:separator/>
      </w:r>
    </w:p>
    <w:p w14:paraId="580C70CA" w14:textId="77777777" w:rsidR="00CD0102" w:rsidRDefault="00CD0102" w:rsidP="009125CB"/>
    <w:p w14:paraId="704FDA62" w14:textId="77777777" w:rsidR="00CD0102" w:rsidRDefault="00CD0102" w:rsidP="009125CB"/>
    <w:p w14:paraId="4279DC1C" w14:textId="77777777" w:rsidR="00CD0102" w:rsidRDefault="00CD0102" w:rsidP="009125CB"/>
  </w:footnote>
  <w:footnote w:type="continuationSeparator" w:id="0">
    <w:p w14:paraId="45095DCC" w14:textId="77777777" w:rsidR="00CD0102" w:rsidRDefault="00CD0102" w:rsidP="009125CB">
      <w:r>
        <w:continuationSeparator/>
      </w:r>
    </w:p>
    <w:p w14:paraId="13602F1B" w14:textId="77777777" w:rsidR="00CD0102" w:rsidRDefault="00CD0102" w:rsidP="009125CB"/>
    <w:p w14:paraId="6BFBEA09" w14:textId="77777777" w:rsidR="00CD0102" w:rsidRDefault="00CD0102" w:rsidP="009125CB"/>
    <w:p w14:paraId="3A4E4332" w14:textId="77777777" w:rsidR="00CD0102" w:rsidRDefault="00CD0102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25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1"/>
  </w:num>
  <w:num w:numId="2" w16cid:durableId="890966164">
    <w:abstractNumId w:val="13"/>
  </w:num>
  <w:num w:numId="3" w16cid:durableId="1776317215">
    <w:abstractNumId w:val="28"/>
  </w:num>
  <w:num w:numId="4" w16cid:durableId="1534071080">
    <w:abstractNumId w:val="23"/>
  </w:num>
  <w:num w:numId="5" w16cid:durableId="1673219778">
    <w:abstractNumId w:val="12"/>
  </w:num>
  <w:num w:numId="6" w16cid:durableId="1200585890">
    <w:abstractNumId w:val="21"/>
  </w:num>
  <w:num w:numId="7" w16cid:durableId="1908228620">
    <w:abstractNumId w:val="16"/>
  </w:num>
  <w:num w:numId="8" w16cid:durableId="1147357831">
    <w:abstractNumId w:val="20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5"/>
  </w:num>
  <w:num w:numId="19" w16cid:durableId="173418005">
    <w:abstractNumId w:val="18"/>
  </w:num>
  <w:num w:numId="20" w16cid:durableId="2127193325">
    <w:abstractNumId w:val="25"/>
  </w:num>
  <w:num w:numId="21" w16cid:durableId="383067315">
    <w:abstractNumId w:val="24"/>
  </w:num>
  <w:num w:numId="22" w16cid:durableId="1951935085">
    <w:abstractNumId w:val="27"/>
  </w:num>
  <w:num w:numId="23" w16cid:durableId="558134442">
    <w:abstractNumId w:val="26"/>
  </w:num>
  <w:num w:numId="24" w16cid:durableId="54202057">
    <w:abstractNumId w:val="19"/>
  </w:num>
  <w:num w:numId="25" w16cid:durableId="580530458">
    <w:abstractNumId w:val="22"/>
  </w:num>
  <w:num w:numId="26" w16cid:durableId="441651303">
    <w:abstractNumId w:val="17"/>
  </w:num>
  <w:num w:numId="27" w16cid:durableId="1674410907">
    <w:abstractNumId w:val="14"/>
  </w:num>
  <w:num w:numId="28" w16cid:durableId="253051891">
    <w:abstractNumId w:val="9"/>
  </w:num>
  <w:num w:numId="29" w16cid:durableId="1626040203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4132C"/>
    <w:rsid w:val="00041F7C"/>
    <w:rsid w:val="00047E11"/>
    <w:rsid w:val="00051820"/>
    <w:rsid w:val="00052A11"/>
    <w:rsid w:val="000539F2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234C"/>
    <w:rsid w:val="000A34CC"/>
    <w:rsid w:val="000A3CDF"/>
    <w:rsid w:val="000A47A8"/>
    <w:rsid w:val="000C510E"/>
    <w:rsid w:val="000D4351"/>
    <w:rsid w:val="000E2C7F"/>
    <w:rsid w:val="000E4FBD"/>
    <w:rsid w:val="000E50A6"/>
    <w:rsid w:val="000E664D"/>
    <w:rsid w:val="000F0A74"/>
    <w:rsid w:val="000F4F6F"/>
    <w:rsid w:val="001056C6"/>
    <w:rsid w:val="001103CE"/>
    <w:rsid w:val="001147E3"/>
    <w:rsid w:val="001167D3"/>
    <w:rsid w:val="001204C9"/>
    <w:rsid w:val="00120B5E"/>
    <w:rsid w:val="00121BC5"/>
    <w:rsid w:val="00141964"/>
    <w:rsid w:val="001429EF"/>
    <w:rsid w:val="00145201"/>
    <w:rsid w:val="00151747"/>
    <w:rsid w:val="00153A55"/>
    <w:rsid w:val="0016025A"/>
    <w:rsid w:val="001612E2"/>
    <w:rsid w:val="001619C1"/>
    <w:rsid w:val="00171235"/>
    <w:rsid w:val="00171BD9"/>
    <w:rsid w:val="00176A65"/>
    <w:rsid w:val="00177312"/>
    <w:rsid w:val="001779D6"/>
    <w:rsid w:val="00182E0E"/>
    <w:rsid w:val="00192480"/>
    <w:rsid w:val="001A51C1"/>
    <w:rsid w:val="001A6357"/>
    <w:rsid w:val="001B0D76"/>
    <w:rsid w:val="001B1387"/>
    <w:rsid w:val="001B2BF3"/>
    <w:rsid w:val="001C0F1B"/>
    <w:rsid w:val="001C3CEF"/>
    <w:rsid w:val="001C489D"/>
    <w:rsid w:val="001C5376"/>
    <w:rsid w:val="001D5CEF"/>
    <w:rsid w:val="001F0135"/>
    <w:rsid w:val="001F0E0F"/>
    <w:rsid w:val="001F2F98"/>
    <w:rsid w:val="001F76B5"/>
    <w:rsid w:val="002075FB"/>
    <w:rsid w:val="00207E01"/>
    <w:rsid w:val="00210265"/>
    <w:rsid w:val="002122DB"/>
    <w:rsid w:val="00212845"/>
    <w:rsid w:val="00216500"/>
    <w:rsid w:val="002176A7"/>
    <w:rsid w:val="002201D7"/>
    <w:rsid w:val="00220C76"/>
    <w:rsid w:val="002229F0"/>
    <w:rsid w:val="00224DE2"/>
    <w:rsid w:val="00224F26"/>
    <w:rsid w:val="00226EA5"/>
    <w:rsid w:val="00242356"/>
    <w:rsid w:val="002426A1"/>
    <w:rsid w:val="002439A6"/>
    <w:rsid w:val="00245E21"/>
    <w:rsid w:val="00247780"/>
    <w:rsid w:val="00250319"/>
    <w:rsid w:val="0025037B"/>
    <w:rsid w:val="002540F1"/>
    <w:rsid w:val="00255909"/>
    <w:rsid w:val="00257AA2"/>
    <w:rsid w:val="002640A2"/>
    <w:rsid w:val="00266EEF"/>
    <w:rsid w:val="002714AE"/>
    <w:rsid w:val="002901F6"/>
    <w:rsid w:val="00290595"/>
    <w:rsid w:val="00290D5F"/>
    <w:rsid w:val="002919DF"/>
    <w:rsid w:val="0029384D"/>
    <w:rsid w:val="00294680"/>
    <w:rsid w:val="00294B9B"/>
    <w:rsid w:val="00295A4C"/>
    <w:rsid w:val="002B2DCF"/>
    <w:rsid w:val="002C560B"/>
    <w:rsid w:val="002C794B"/>
    <w:rsid w:val="002D3356"/>
    <w:rsid w:val="002D35DF"/>
    <w:rsid w:val="002D662D"/>
    <w:rsid w:val="002D6A26"/>
    <w:rsid w:val="002E1B9C"/>
    <w:rsid w:val="002F0D7B"/>
    <w:rsid w:val="002F3745"/>
    <w:rsid w:val="00303D52"/>
    <w:rsid w:val="00305D6E"/>
    <w:rsid w:val="00313FA9"/>
    <w:rsid w:val="00322F4E"/>
    <w:rsid w:val="003231B0"/>
    <w:rsid w:val="003311BC"/>
    <w:rsid w:val="00331885"/>
    <w:rsid w:val="00336048"/>
    <w:rsid w:val="00336E6A"/>
    <w:rsid w:val="0034625B"/>
    <w:rsid w:val="003468E1"/>
    <w:rsid w:val="00347D42"/>
    <w:rsid w:val="003510E8"/>
    <w:rsid w:val="00352790"/>
    <w:rsid w:val="00353F61"/>
    <w:rsid w:val="00356072"/>
    <w:rsid w:val="00356DAE"/>
    <w:rsid w:val="00357E7E"/>
    <w:rsid w:val="003602A3"/>
    <w:rsid w:val="00361A6D"/>
    <w:rsid w:val="00366AD3"/>
    <w:rsid w:val="00367B10"/>
    <w:rsid w:val="00372C25"/>
    <w:rsid w:val="00375E9E"/>
    <w:rsid w:val="00380611"/>
    <w:rsid w:val="00383625"/>
    <w:rsid w:val="00383839"/>
    <w:rsid w:val="00391452"/>
    <w:rsid w:val="00391B5B"/>
    <w:rsid w:val="00391C7B"/>
    <w:rsid w:val="003A1B41"/>
    <w:rsid w:val="003B48CA"/>
    <w:rsid w:val="003B5C78"/>
    <w:rsid w:val="003B6AC0"/>
    <w:rsid w:val="003C4C4E"/>
    <w:rsid w:val="003D03DD"/>
    <w:rsid w:val="003D38A3"/>
    <w:rsid w:val="003D6B5B"/>
    <w:rsid w:val="003D7C42"/>
    <w:rsid w:val="003E3BA2"/>
    <w:rsid w:val="003E6E7B"/>
    <w:rsid w:val="00401EFE"/>
    <w:rsid w:val="00403F23"/>
    <w:rsid w:val="0040421F"/>
    <w:rsid w:val="0040709F"/>
    <w:rsid w:val="00407C7D"/>
    <w:rsid w:val="00407D5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2039"/>
    <w:rsid w:val="00483FF1"/>
    <w:rsid w:val="00484C9F"/>
    <w:rsid w:val="00490823"/>
    <w:rsid w:val="00491A3B"/>
    <w:rsid w:val="004921B5"/>
    <w:rsid w:val="00492B94"/>
    <w:rsid w:val="00493844"/>
    <w:rsid w:val="004A3B9C"/>
    <w:rsid w:val="004A3C2A"/>
    <w:rsid w:val="004B4E0F"/>
    <w:rsid w:val="004B598F"/>
    <w:rsid w:val="004C762F"/>
    <w:rsid w:val="004D1731"/>
    <w:rsid w:val="004D1A24"/>
    <w:rsid w:val="004D3588"/>
    <w:rsid w:val="004D3B85"/>
    <w:rsid w:val="004E08E2"/>
    <w:rsid w:val="00501743"/>
    <w:rsid w:val="00502852"/>
    <w:rsid w:val="00507D95"/>
    <w:rsid w:val="00525623"/>
    <w:rsid w:val="00526EEA"/>
    <w:rsid w:val="00536ADD"/>
    <w:rsid w:val="005433A1"/>
    <w:rsid w:val="0054568C"/>
    <w:rsid w:val="005459AF"/>
    <w:rsid w:val="00547EA7"/>
    <w:rsid w:val="00552D73"/>
    <w:rsid w:val="00563C2F"/>
    <w:rsid w:val="0056467D"/>
    <w:rsid w:val="005705B5"/>
    <w:rsid w:val="00571DAA"/>
    <w:rsid w:val="00586167"/>
    <w:rsid w:val="00590D2F"/>
    <w:rsid w:val="005936A4"/>
    <w:rsid w:val="005A0867"/>
    <w:rsid w:val="005A4965"/>
    <w:rsid w:val="005D0C09"/>
    <w:rsid w:val="005D5624"/>
    <w:rsid w:val="005D7B6A"/>
    <w:rsid w:val="005E0024"/>
    <w:rsid w:val="005E00D2"/>
    <w:rsid w:val="005E3B0A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37157"/>
    <w:rsid w:val="00644DEA"/>
    <w:rsid w:val="006642F1"/>
    <w:rsid w:val="00664AF5"/>
    <w:rsid w:val="0066645B"/>
    <w:rsid w:val="006676D3"/>
    <w:rsid w:val="00671BAF"/>
    <w:rsid w:val="0067223D"/>
    <w:rsid w:val="00680894"/>
    <w:rsid w:val="006821F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581"/>
    <w:rsid w:val="006B6D54"/>
    <w:rsid w:val="006C0898"/>
    <w:rsid w:val="006C41D3"/>
    <w:rsid w:val="006D109A"/>
    <w:rsid w:val="006D47DB"/>
    <w:rsid w:val="006D588E"/>
    <w:rsid w:val="006F41C2"/>
    <w:rsid w:val="006F6BCB"/>
    <w:rsid w:val="00700A18"/>
    <w:rsid w:val="00705358"/>
    <w:rsid w:val="0071425C"/>
    <w:rsid w:val="00715EFB"/>
    <w:rsid w:val="00717028"/>
    <w:rsid w:val="007212E4"/>
    <w:rsid w:val="00722565"/>
    <w:rsid w:val="007264C2"/>
    <w:rsid w:val="007312AE"/>
    <w:rsid w:val="00734686"/>
    <w:rsid w:val="0073530C"/>
    <w:rsid w:val="00742998"/>
    <w:rsid w:val="007450AC"/>
    <w:rsid w:val="0075070C"/>
    <w:rsid w:val="00754894"/>
    <w:rsid w:val="00764748"/>
    <w:rsid w:val="00767AA5"/>
    <w:rsid w:val="007724DE"/>
    <w:rsid w:val="0077352C"/>
    <w:rsid w:val="007750D5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B3E5D"/>
    <w:rsid w:val="007C6219"/>
    <w:rsid w:val="007D00B8"/>
    <w:rsid w:val="007D1388"/>
    <w:rsid w:val="007D3C76"/>
    <w:rsid w:val="007D3DCD"/>
    <w:rsid w:val="007D4839"/>
    <w:rsid w:val="007E1382"/>
    <w:rsid w:val="007E2325"/>
    <w:rsid w:val="007E3336"/>
    <w:rsid w:val="007E3531"/>
    <w:rsid w:val="007E3B2F"/>
    <w:rsid w:val="007E7E5D"/>
    <w:rsid w:val="007F4F1B"/>
    <w:rsid w:val="007F69BC"/>
    <w:rsid w:val="00803672"/>
    <w:rsid w:val="0080551A"/>
    <w:rsid w:val="008074CB"/>
    <w:rsid w:val="00821060"/>
    <w:rsid w:val="0082109F"/>
    <w:rsid w:val="00825B93"/>
    <w:rsid w:val="00827B16"/>
    <w:rsid w:val="00837177"/>
    <w:rsid w:val="008509E4"/>
    <w:rsid w:val="008511DC"/>
    <w:rsid w:val="00855F76"/>
    <w:rsid w:val="00863241"/>
    <w:rsid w:val="00865E14"/>
    <w:rsid w:val="00867EFD"/>
    <w:rsid w:val="008738A5"/>
    <w:rsid w:val="00874216"/>
    <w:rsid w:val="008775A8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D0421"/>
    <w:rsid w:val="008D5497"/>
    <w:rsid w:val="008D7125"/>
    <w:rsid w:val="008F2514"/>
    <w:rsid w:val="008F558B"/>
    <w:rsid w:val="008F5BB6"/>
    <w:rsid w:val="00902CDE"/>
    <w:rsid w:val="00911F74"/>
    <w:rsid w:val="009125CB"/>
    <w:rsid w:val="00913F0F"/>
    <w:rsid w:val="00914845"/>
    <w:rsid w:val="00922E26"/>
    <w:rsid w:val="00924506"/>
    <w:rsid w:val="00924B81"/>
    <w:rsid w:val="00925183"/>
    <w:rsid w:val="00941FC8"/>
    <w:rsid w:val="0094539E"/>
    <w:rsid w:val="0094687C"/>
    <w:rsid w:val="00952211"/>
    <w:rsid w:val="0096505C"/>
    <w:rsid w:val="00971393"/>
    <w:rsid w:val="00971CF7"/>
    <w:rsid w:val="00993F21"/>
    <w:rsid w:val="00994520"/>
    <w:rsid w:val="009951A4"/>
    <w:rsid w:val="00996B4C"/>
    <w:rsid w:val="009A12D4"/>
    <w:rsid w:val="009A70AE"/>
    <w:rsid w:val="009B7DE6"/>
    <w:rsid w:val="009C035B"/>
    <w:rsid w:val="009C2321"/>
    <w:rsid w:val="009C2F06"/>
    <w:rsid w:val="009C5D2B"/>
    <w:rsid w:val="009C72A4"/>
    <w:rsid w:val="009D0DEE"/>
    <w:rsid w:val="009D26A5"/>
    <w:rsid w:val="009E18D0"/>
    <w:rsid w:val="009F3CD4"/>
    <w:rsid w:val="009F7DA1"/>
    <w:rsid w:val="00A02A53"/>
    <w:rsid w:val="00A15B74"/>
    <w:rsid w:val="00A17259"/>
    <w:rsid w:val="00A20B63"/>
    <w:rsid w:val="00A251FA"/>
    <w:rsid w:val="00A2672C"/>
    <w:rsid w:val="00A3115D"/>
    <w:rsid w:val="00A37E25"/>
    <w:rsid w:val="00A42B90"/>
    <w:rsid w:val="00A460F5"/>
    <w:rsid w:val="00A472B4"/>
    <w:rsid w:val="00A55A65"/>
    <w:rsid w:val="00A567CC"/>
    <w:rsid w:val="00A628FA"/>
    <w:rsid w:val="00A667C7"/>
    <w:rsid w:val="00A66CFB"/>
    <w:rsid w:val="00A72564"/>
    <w:rsid w:val="00A738D2"/>
    <w:rsid w:val="00A75E2C"/>
    <w:rsid w:val="00A7658F"/>
    <w:rsid w:val="00A82DB1"/>
    <w:rsid w:val="00A86209"/>
    <w:rsid w:val="00A86AC7"/>
    <w:rsid w:val="00A903A0"/>
    <w:rsid w:val="00A90936"/>
    <w:rsid w:val="00A971FF"/>
    <w:rsid w:val="00AA39CE"/>
    <w:rsid w:val="00AA6E67"/>
    <w:rsid w:val="00AB0332"/>
    <w:rsid w:val="00AB4D74"/>
    <w:rsid w:val="00AC1B53"/>
    <w:rsid w:val="00AC36EB"/>
    <w:rsid w:val="00AC4667"/>
    <w:rsid w:val="00AC5F6D"/>
    <w:rsid w:val="00AE5A13"/>
    <w:rsid w:val="00AF35CC"/>
    <w:rsid w:val="00B06C89"/>
    <w:rsid w:val="00B07553"/>
    <w:rsid w:val="00B1236A"/>
    <w:rsid w:val="00B125A5"/>
    <w:rsid w:val="00B230D0"/>
    <w:rsid w:val="00B26449"/>
    <w:rsid w:val="00B27092"/>
    <w:rsid w:val="00B300C7"/>
    <w:rsid w:val="00B319B7"/>
    <w:rsid w:val="00B3336D"/>
    <w:rsid w:val="00B42C75"/>
    <w:rsid w:val="00B466E3"/>
    <w:rsid w:val="00B518E1"/>
    <w:rsid w:val="00B553E9"/>
    <w:rsid w:val="00B61659"/>
    <w:rsid w:val="00B8272D"/>
    <w:rsid w:val="00B830BE"/>
    <w:rsid w:val="00B90D53"/>
    <w:rsid w:val="00B90DFF"/>
    <w:rsid w:val="00B93E02"/>
    <w:rsid w:val="00BA3965"/>
    <w:rsid w:val="00BB0C81"/>
    <w:rsid w:val="00BB2D29"/>
    <w:rsid w:val="00BB43A1"/>
    <w:rsid w:val="00BC2DE8"/>
    <w:rsid w:val="00BC3CE8"/>
    <w:rsid w:val="00BD0263"/>
    <w:rsid w:val="00BE01A9"/>
    <w:rsid w:val="00BE319F"/>
    <w:rsid w:val="00BE41F9"/>
    <w:rsid w:val="00BE4638"/>
    <w:rsid w:val="00BF291E"/>
    <w:rsid w:val="00BF4FDC"/>
    <w:rsid w:val="00C0199B"/>
    <w:rsid w:val="00C01B33"/>
    <w:rsid w:val="00C01C76"/>
    <w:rsid w:val="00C06B69"/>
    <w:rsid w:val="00C13582"/>
    <w:rsid w:val="00C15F44"/>
    <w:rsid w:val="00C272E3"/>
    <w:rsid w:val="00C30650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34C4"/>
    <w:rsid w:val="00C65C3A"/>
    <w:rsid w:val="00C72BB7"/>
    <w:rsid w:val="00C73A93"/>
    <w:rsid w:val="00C76D62"/>
    <w:rsid w:val="00C80090"/>
    <w:rsid w:val="00C86F22"/>
    <w:rsid w:val="00CA65AA"/>
    <w:rsid w:val="00CB5C2D"/>
    <w:rsid w:val="00CB5EAF"/>
    <w:rsid w:val="00CC0317"/>
    <w:rsid w:val="00CC422C"/>
    <w:rsid w:val="00CC5507"/>
    <w:rsid w:val="00CD0102"/>
    <w:rsid w:val="00CD1A5E"/>
    <w:rsid w:val="00CD2094"/>
    <w:rsid w:val="00CE16DB"/>
    <w:rsid w:val="00CE544F"/>
    <w:rsid w:val="00CF0116"/>
    <w:rsid w:val="00CF1790"/>
    <w:rsid w:val="00CF4C5D"/>
    <w:rsid w:val="00CF5DE0"/>
    <w:rsid w:val="00CF6C04"/>
    <w:rsid w:val="00CF7C13"/>
    <w:rsid w:val="00D06A9E"/>
    <w:rsid w:val="00D12195"/>
    <w:rsid w:val="00D1243E"/>
    <w:rsid w:val="00D176E9"/>
    <w:rsid w:val="00D2138E"/>
    <w:rsid w:val="00D42CC2"/>
    <w:rsid w:val="00D4502D"/>
    <w:rsid w:val="00D644A1"/>
    <w:rsid w:val="00D73BB3"/>
    <w:rsid w:val="00D74634"/>
    <w:rsid w:val="00D7559C"/>
    <w:rsid w:val="00D77E24"/>
    <w:rsid w:val="00D80E22"/>
    <w:rsid w:val="00D81CDC"/>
    <w:rsid w:val="00D82E27"/>
    <w:rsid w:val="00D85083"/>
    <w:rsid w:val="00D85CD9"/>
    <w:rsid w:val="00D901BB"/>
    <w:rsid w:val="00D90FD9"/>
    <w:rsid w:val="00D92F70"/>
    <w:rsid w:val="00DA6E77"/>
    <w:rsid w:val="00DA7BEE"/>
    <w:rsid w:val="00DB579B"/>
    <w:rsid w:val="00DB70DC"/>
    <w:rsid w:val="00DB7DF2"/>
    <w:rsid w:val="00DC03ED"/>
    <w:rsid w:val="00DD1F43"/>
    <w:rsid w:val="00DD7274"/>
    <w:rsid w:val="00DE3F30"/>
    <w:rsid w:val="00DE4A9E"/>
    <w:rsid w:val="00DF3426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29E6"/>
    <w:rsid w:val="00E465A3"/>
    <w:rsid w:val="00E50777"/>
    <w:rsid w:val="00E6673C"/>
    <w:rsid w:val="00E708AA"/>
    <w:rsid w:val="00E71670"/>
    <w:rsid w:val="00E72BDD"/>
    <w:rsid w:val="00E85470"/>
    <w:rsid w:val="00E926B1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54C6"/>
    <w:rsid w:val="00EF6E3C"/>
    <w:rsid w:val="00F047B8"/>
    <w:rsid w:val="00F20559"/>
    <w:rsid w:val="00F20925"/>
    <w:rsid w:val="00F218F9"/>
    <w:rsid w:val="00F2279A"/>
    <w:rsid w:val="00F25905"/>
    <w:rsid w:val="00F26D66"/>
    <w:rsid w:val="00F32579"/>
    <w:rsid w:val="00F41BD9"/>
    <w:rsid w:val="00F42B3C"/>
    <w:rsid w:val="00F47E1B"/>
    <w:rsid w:val="00F54697"/>
    <w:rsid w:val="00F549BD"/>
    <w:rsid w:val="00F6273E"/>
    <w:rsid w:val="00F712E2"/>
    <w:rsid w:val="00F85C37"/>
    <w:rsid w:val="00FA289B"/>
    <w:rsid w:val="00FA4D70"/>
    <w:rsid w:val="00FA5703"/>
    <w:rsid w:val="00FA7C9E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E0B21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A20B63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  <ds:schemaRef ds:uri="c1c20314-91fd-4dff-998a-7a79842116fc"/>
    <ds:schemaRef ds:uri="1ed6b056-f5cc-4995-84e6-2a4ec15092a7"/>
  </ds:schemaRefs>
</ds:datastoreItem>
</file>

<file path=customXml/itemProps4.xml><?xml version="1.0" encoding="utf-8"?>
<ds:datastoreItem xmlns:ds="http://schemas.openxmlformats.org/officeDocument/2006/customXml" ds:itemID="{C9D2B52A-EA8D-4683-8496-860AFF4A6566}"/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6</TotalTime>
  <Pages>4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7</cp:revision>
  <dcterms:created xsi:type="dcterms:W3CDTF">2025-09-17T05:58:00Z</dcterms:created>
  <dcterms:modified xsi:type="dcterms:W3CDTF">2025-09-26T04:24:00Z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